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ADDA8" w14:textId="031816A1" w:rsidR="0061372D" w:rsidRDefault="00933E3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R5-23</w:t>
      </w:r>
      <w:r w:rsidR="00FB1643">
        <w:rPr>
          <w:rFonts w:eastAsia="宋体" w:cs="Arial" w:hint="eastAsia"/>
          <w:b/>
          <w:sz w:val="24"/>
          <w:lang w:val="en-US" w:eastAsia="zh-CN"/>
        </w:rPr>
        <w:t>1388</w:t>
      </w:r>
    </w:p>
    <w:p w14:paraId="77764753" w14:textId="77777777" w:rsidR="0061372D" w:rsidRDefault="00933E38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r>
        <w:rPr>
          <w:rFonts w:hint="eastAsia"/>
          <w:b/>
          <w:sz w:val="24"/>
        </w:rPr>
        <w:t xml:space="preserve">th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p w14:paraId="0F9B3E6E" w14:textId="77777777" w:rsidR="0061372D" w:rsidRDefault="0061372D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1B6BE6D" w14:textId="77777777" w:rsidR="0061372D" w:rsidRDefault="0061372D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AB44BD7" w14:textId="77777777" w:rsidR="0061372D" w:rsidRDefault="00933E38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3.38.9</w:t>
      </w:r>
    </w:p>
    <w:p w14:paraId="21CE54B1" w14:textId="77777777" w:rsidR="0061372D" w:rsidRDefault="0061372D">
      <w:pPr>
        <w:tabs>
          <w:tab w:val="left" w:pos="1985"/>
        </w:tabs>
        <w:spacing w:after="0"/>
        <w:outlineLvl w:val="0"/>
        <w:rPr>
          <w:rFonts w:ascii="Arial" w:eastAsia="宋体" w:hAnsi="Arial"/>
          <w:sz w:val="24"/>
          <w:lang w:eastAsia="zh-CN"/>
        </w:rPr>
      </w:pPr>
    </w:p>
    <w:p w14:paraId="0393DF20" w14:textId="67882061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CC0C9E">
        <w:rPr>
          <w:rFonts w:ascii="Arial" w:eastAsia="宋体" w:hAnsi="Arial" w:cs="Arial"/>
          <w:sz w:val="24"/>
          <w:lang w:val="en-US" w:eastAsia="zh-CN"/>
        </w:rPr>
        <w:t>MediaTek Beijing Inc.</w:t>
      </w:r>
    </w:p>
    <w:p w14:paraId="5AE3736A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2CF8A77" w14:textId="2CB54870" w:rsidR="0061372D" w:rsidRDefault="00933E38">
      <w:pPr>
        <w:tabs>
          <w:tab w:val="left" w:pos="1985"/>
        </w:tabs>
        <w:spacing w:after="0"/>
        <w:ind w:left="1985" w:hanging="1985"/>
        <w:rPr>
          <w:rFonts w:ascii="Arial" w:eastAsia="宋体" w:hAnsi="Arial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eastAsia="宋体" w:hAnsi="Arial" w:cs="Arial"/>
          <w:sz w:val="24"/>
          <w:lang w:val="en-US" w:eastAsia="zh-CN"/>
        </w:rPr>
        <w:t xml:space="preserve">TP to add clause </w:t>
      </w:r>
      <w:r w:rsidR="00CC0C9E">
        <w:rPr>
          <w:rFonts w:ascii="Arial" w:eastAsia="宋体" w:hAnsi="Arial" w:cs="Arial"/>
          <w:sz w:val="24"/>
          <w:lang w:val="en-US" w:eastAsia="zh-CN"/>
        </w:rPr>
        <w:t>6.2B</w:t>
      </w:r>
      <w:r>
        <w:rPr>
          <w:rFonts w:ascii="Arial" w:eastAsia="宋体" w:hAnsi="Arial" w:cs="Arial"/>
          <w:sz w:val="24"/>
          <w:lang w:val="en-US" w:eastAsia="zh-CN"/>
        </w:rPr>
        <w:t xml:space="preserve"> to TS 36.521-4</w:t>
      </w:r>
    </w:p>
    <w:p w14:paraId="4EFFD2B8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43AE5E" w14:textId="77777777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 w14:paraId="0A85179B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EE7456A" w14:textId="59E20FCE" w:rsidR="0061372D" w:rsidRDefault="00933E38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CC0C9E">
        <w:rPr>
          <w:rFonts w:ascii="Arial" w:hAnsi="Arial"/>
          <w:sz w:val="24"/>
          <w:lang w:val="en-US"/>
        </w:rPr>
        <w:t>Endorsement</w:t>
      </w:r>
    </w:p>
    <w:p w14:paraId="795EBE82" w14:textId="77777777" w:rsidR="0061372D" w:rsidRDefault="00933E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42BF7A9C" w14:textId="77777777" w:rsidR="0061372D" w:rsidRDefault="00933E38"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r>
        <w:rPr>
          <w:lang w:val="fr-FR"/>
        </w:rPr>
        <w:t>LTE_NBIOT_eMTC_NTN_</w:t>
      </w:r>
      <w:r>
        <w:rPr>
          <w:lang w:val="en-US"/>
        </w:rPr>
        <w:t>req</w:t>
      </w:r>
      <w:r>
        <w:rPr>
          <w:lang w:val="fr-FR"/>
        </w:rPr>
        <w:t>-UEConTest</w:t>
      </w:r>
      <w:r>
        <w:rPr>
          <w:lang w:val="en-US"/>
        </w:rPr>
        <w:t>”</w:t>
      </w:r>
      <w:r>
        <w:t xml:space="preserve"> was approved at RAN#</w:t>
      </w:r>
      <w:r>
        <w:rPr>
          <w:rFonts w:eastAsia="宋体" w:hint="eastAsia"/>
          <w:lang w:eastAsia="zh-CN"/>
        </w:rPr>
        <w:t>9</w:t>
      </w:r>
      <w:r>
        <w:rPr>
          <w:rFonts w:eastAsia="宋体"/>
          <w:lang w:val="en-US" w:eastAsia="zh-CN"/>
        </w:rPr>
        <w:t>8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val="en-US" w:eastAsia="zh-CN"/>
        </w:rPr>
        <w:t xml:space="preserve">2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 xml:space="preserve">RF/RRM/Demod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 xml:space="preserve">NB-IoT/eMTC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 w14:paraId="46CF9667" w14:textId="77777777" w:rsidR="0061372D" w:rsidRDefault="00933E38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24C9BE31" w14:textId="4E28D376" w:rsidR="0061372D" w:rsidRDefault="00933E38">
      <w:r>
        <w:t xml:space="preserve">TP to add clause </w:t>
      </w:r>
      <w:r w:rsidR="00CC0C9E">
        <w:t>6.2B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>is provided</w:t>
      </w:r>
      <w:r>
        <w:rPr>
          <w:lang w:val="en-US"/>
        </w:rPr>
        <w:t xml:space="preserve"> in the attachment</w:t>
      </w:r>
      <w:r>
        <w:t>.</w:t>
      </w:r>
    </w:p>
    <w:p w14:paraId="6A92304B" w14:textId="77777777" w:rsidR="0061372D" w:rsidRDefault="00933E38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0553ACEE" w14:textId="6D7C542B" w:rsidR="0061372D" w:rsidRDefault="00933E38">
      <w:r>
        <w:t xml:space="preserve">It is proposed to agree the </w:t>
      </w:r>
      <w:r>
        <w:rPr>
          <w:lang w:val="en-US"/>
        </w:rPr>
        <w:t xml:space="preserve">attached </w:t>
      </w:r>
      <w:r>
        <w:t xml:space="preserve">TP to add clause </w:t>
      </w:r>
      <w:r w:rsidR="00CC0C9E">
        <w:t>6.2B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 xml:space="preserve">so that it can be </w:t>
      </w:r>
      <w:r>
        <w:rPr>
          <w:lang w:val="en-US"/>
        </w:rPr>
        <w:t xml:space="preserve">captured in </w:t>
      </w:r>
      <w:r>
        <w:t>T</w:t>
      </w:r>
      <w:r>
        <w:rPr>
          <w:lang w:val="en-US"/>
        </w:rPr>
        <w:t>S</w:t>
      </w:r>
      <w:r>
        <w:t xml:space="preserve"> 3</w:t>
      </w:r>
      <w:r>
        <w:rPr>
          <w:lang w:val="en-US"/>
        </w:rPr>
        <w:t>6</w:t>
      </w:r>
      <w:r>
        <w:t>.</w:t>
      </w:r>
      <w:r>
        <w:rPr>
          <w:lang w:val="en-US"/>
        </w:rPr>
        <w:t>521-4</w:t>
      </w:r>
      <w:r>
        <w:t xml:space="preserve"> </w:t>
      </w:r>
      <w:r>
        <w:rPr>
          <w:lang w:val="en-US"/>
        </w:rPr>
        <w:t>v0.1.0 as per the WP</w:t>
      </w:r>
      <w:r>
        <w:t>.</w:t>
      </w:r>
    </w:p>
    <w:p w14:paraId="761DC75A" w14:textId="77777777" w:rsidR="0061372D" w:rsidRDefault="00933E38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F75BDEE" w14:textId="77777777" w:rsidR="0061372D" w:rsidRDefault="00933E38">
      <w:pPr>
        <w:rPr>
          <w:lang w:eastAsia="zh-CN"/>
        </w:rPr>
      </w:pPr>
      <w:r>
        <w:t>[1] RP-</w:t>
      </w:r>
      <w:r>
        <w:rPr>
          <w:rFonts w:eastAsia="宋体"/>
          <w:lang w:val="en-US" w:eastAsia="zh-CN"/>
        </w:rPr>
        <w:t>223064</w:t>
      </w:r>
      <w:r>
        <w:t xml:space="preserve"> </w:t>
      </w:r>
      <w:r>
        <w:rPr>
          <w:rFonts w:eastAsia="宋体"/>
          <w:lang w:val="en-US" w:eastAsia="zh-CN"/>
        </w:rPr>
        <w:t>New WID on UE Conformance - NB-IoT (Narrowband IoT)/eMTC (enhanced Machine Type Communication) core &amp; performance requirements for Non-Terrestrial Networks (NTN); 3GPP TSG RAN Meeting #9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-e, Electronic Meeting,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 xml:space="preserve"> 12</w:t>
      </w:r>
      <w:r>
        <w:rPr>
          <w:rFonts w:eastAsia="宋体" w:hint="eastAsia"/>
          <w:lang w:val="en-US" w:eastAsia="zh-CN"/>
        </w:rPr>
        <w:t>th</w:t>
      </w:r>
      <w:r>
        <w:rPr>
          <w:rFonts w:eastAsia="宋体"/>
          <w:lang w:val="en-US" w:eastAsia="zh-CN"/>
        </w:rPr>
        <w:t xml:space="preserve"> - 16</w:t>
      </w:r>
      <w:r>
        <w:rPr>
          <w:rFonts w:eastAsia="宋体" w:hint="eastAsia"/>
          <w:lang w:val="en-US" w:eastAsia="zh-CN"/>
        </w:rPr>
        <w:t>th</w:t>
      </w:r>
      <w:r>
        <w:rPr>
          <w:rFonts w:eastAsia="宋体"/>
          <w:lang w:val="en-US" w:eastAsia="zh-CN"/>
        </w:rPr>
        <w:t>, 2022</w:t>
      </w:r>
    </w:p>
    <w:p w14:paraId="13044594" w14:textId="77777777" w:rsidR="0061372D" w:rsidRDefault="0061372D">
      <w:pPr>
        <w:rPr>
          <w:lang w:eastAsia="zh-CN"/>
        </w:rPr>
      </w:pPr>
    </w:p>
    <w:sectPr w:rsidR="0061372D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A71592" w14:textId="77777777" w:rsidR="000C733F" w:rsidRDefault="000C733F">
      <w:pPr>
        <w:spacing w:after="0"/>
      </w:pPr>
      <w:r>
        <w:separator/>
      </w:r>
    </w:p>
  </w:endnote>
  <w:endnote w:type="continuationSeparator" w:id="0">
    <w:p w14:paraId="1D63AC12" w14:textId="77777777" w:rsidR="000C733F" w:rsidRDefault="000C73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8DB1A" w14:textId="77777777" w:rsidR="0061372D" w:rsidRDefault="00933E38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51EA68E2" w14:textId="77777777" w:rsidR="0061372D" w:rsidRDefault="0061372D">
    <w:pPr>
      <w:pStyle w:val="af1"/>
    </w:pPr>
  </w:p>
  <w:p w14:paraId="28C68A6F" w14:textId="77777777" w:rsidR="0061372D" w:rsidRDefault="006137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4D6CA" w14:textId="77777777" w:rsidR="0061372D" w:rsidRDefault="00933E38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4360DFB2" w14:textId="77777777" w:rsidR="0061372D" w:rsidRDefault="0061372D">
    <w:pPr>
      <w:pStyle w:val="af1"/>
      <w:ind w:right="360"/>
      <w:jc w:val="left"/>
    </w:pPr>
  </w:p>
  <w:p w14:paraId="7672811C" w14:textId="77777777" w:rsidR="0061372D" w:rsidRDefault="006137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2566B" w14:textId="77777777" w:rsidR="000C733F" w:rsidRDefault="000C733F">
      <w:pPr>
        <w:spacing w:after="0"/>
      </w:pPr>
      <w:r>
        <w:separator/>
      </w:r>
    </w:p>
  </w:footnote>
  <w:footnote w:type="continuationSeparator" w:id="0">
    <w:p w14:paraId="54C55C84" w14:textId="77777777" w:rsidR="000C733F" w:rsidRDefault="000C73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3F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372D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134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3E38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0C9E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931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121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643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BCA0543"/>
    <w:rsid w:val="1F381DA4"/>
    <w:rsid w:val="2B6C0088"/>
    <w:rsid w:val="6ECE385F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81277"/>
  <w15:docId w15:val="{D7190B25-C4DC-490F-9F1C-F91B11AB6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8</TotalTime>
  <Pages>1</Pages>
  <Words>152</Words>
  <Characters>869</Characters>
  <Application>Microsoft Office Word</Application>
  <DocSecurity>0</DocSecurity>
  <Lines>7</Lines>
  <Paragraphs>2</Paragraphs>
  <ScaleCrop>false</ScaleCrop>
  <Company>MTK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Danbo Fu (傅丹波)</cp:lastModifiedBy>
  <cp:revision>7</cp:revision>
  <cp:lastPrinted>2016-01-28T03:05:00Z</cp:lastPrinted>
  <dcterms:created xsi:type="dcterms:W3CDTF">2022-12-04T08:41:00Z</dcterms:created>
  <dcterms:modified xsi:type="dcterms:W3CDTF">2023-02-23T11:39:00Z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2023-02-14T09:26:53Z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2df34e27-de04-4e2b-929f-f576eed7aeed</vt:lpwstr>
  </property>
  <property fmtid="{D5CDD505-2E9C-101B-9397-08002B2CF9AE}" pid="26" name="MSIP_Label_83bcef13-7cac-433f-ba1d-47a323951816_ContentBits">
    <vt:lpwstr>0</vt:lpwstr>
  </property>
</Properties>
</file>